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583" w:rsidRDefault="000E2583" w:rsidP="00182A03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Англійська мова </w:t>
      </w:r>
    </w:p>
    <w:p w:rsidR="000E2583" w:rsidRDefault="000E2583" w:rsidP="00182A03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 клас </w:t>
      </w:r>
    </w:p>
    <w:p w:rsidR="000E2583" w:rsidRDefault="000E2583" w:rsidP="00182A03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Жовтень 2014</w:t>
      </w:r>
    </w:p>
    <w:p w:rsidR="000E2583" w:rsidRPr="00182A03" w:rsidRDefault="000E2583" w:rsidP="00182A03">
      <w:pPr>
        <w:rPr>
          <w:rFonts w:ascii="Times New Roman" w:hAnsi="Times New Roman"/>
          <w:sz w:val="28"/>
          <w:szCs w:val="28"/>
          <w:lang w:val="uk-UA"/>
        </w:rPr>
      </w:pPr>
      <w:r w:rsidRPr="00182A03">
        <w:rPr>
          <w:rFonts w:ascii="Times New Roman" w:hAnsi="Times New Roman"/>
          <w:sz w:val="28"/>
          <w:szCs w:val="28"/>
          <w:lang w:val="uk-UA"/>
        </w:rPr>
        <w:t>Буділін</w:t>
      </w:r>
    </w:p>
    <w:p w:rsidR="000E2583" w:rsidRDefault="000E2583" w:rsidP="00676A29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76A29">
        <w:rPr>
          <w:rFonts w:ascii="Times New Roman" w:hAnsi="Times New Roman"/>
          <w:b/>
          <w:sz w:val="28"/>
          <w:szCs w:val="28"/>
          <w:lang w:val="uk-UA"/>
        </w:rPr>
        <w:t>Відповіді до говоріння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Answer: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1). In picture A I can see a modern school building of a typical design.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It consists of two parts.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One of them has four floors.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I think there are classrooms in this part.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And the other one is a two-storeyed building with small windows.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Maybe in this part there is a gym and an Assembly Hall.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The school building in picture </w:t>
      </w:r>
      <w:r w:rsidRPr="002610C8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 is really nice.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It looks older and more traditional.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It's symmetric and I think it's made of brick.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2). I would like to study at a school where there are large airy classrooms.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There should be Chemistry and Physics laboratories, computer classes and specialized rooms for studying foreign languages.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It would be fine to have a swimming pool and a football field in our school, too.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3). In the school of my dream the teachers are kind and friendly.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Pupils use electronic books and notebooks instead of paper textbooks in their studies.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There's an Activity Centre with a big sports field, a gym, tennis courts and a swimming pool for pupils and teachers.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The school of my dream would be a place where every child would like to be.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4). I like my school very much.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Although we don't have any e-books or notebooks, the lessons are really interesting and the teachers are friendly and helpful.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Besides, there is a computer room where pupils have their IT classes.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There's a large gym and a sports ground at my school, too.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Unfortunately, our school doesn't have any tennis courts or a swimming pool. In any case.</w:t>
      </w:r>
    </w:p>
    <w:p w:rsidR="000E2583" w:rsidRDefault="000E2583" w:rsidP="00676A29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I'm really happy to be in this school; I feel fascinated and comfortable here.</w:t>
      </w:r>
    </w:p>
    <w:p w:rsidR="000E2583" w:rsidRDefault="000E2583" w:rsidP="00676A29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Відповіді до письма</w:t>
      </w:r>
    </w:p>
    <w:p w:rsidR="000E2583" w:rsidRPr="002610C8" w:rsidRDefault="000E2583" w:rsidP="00676A29">
      <w:pPr>
        <w:spacing w:after="75" w:line="36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Answer:</w:t>
      </w:r>
    </w:p>
    <w:p w:rsidR="000E2583" w:rsidRPr="001F6221" w:rsidRDefault="000E2583" w:rsidP="001F6221">
      <w:pPr>
        <w:pStyle w:val="ListParagraph"/>
        <w:numPr>
          <w:ilvl w:val="0"/>
          <w:numId w:val="1"/>
        </w:numPr>
        <w:spacing w:after="75" w:line="360" w:lineRule="auto"/>
        <w:ind w:left="284" w:hanging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676A29">
        <w:rPr>
          <w:rFonts w:ascii="Times New Roman" w:hAnsi="Times New Roman"/>
          <w:color w:val="000000"/>
          <w:sz w:val="28"/>
          <w:szCs w:val="28"/>
          <w:lang w:val="en-US" w:eastAsia="ru-RU"/>
        </w:rPr>
        <w:t>1) yet; 2) so; 3) enough; 4) too.</w:t>
      </w:r>
    </w:p>
    <w:p w:rsidR="000E2583" w:rsidRPr="001F6221" w:rsidRDefault="000E2583" w:rsidP="001F6221">
      <w:pPr>
        <w:spacing w:after="75" w:line="36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b/>
          <w:bCs/>
          <w:sz w:val="28"/>
          <w:szCs w:val="28"/>
          <w:lang w:val="en-US" w:eastAsia="ru-RU"/>
        </w:rPr>
        <w:t>2. </w:t>
      </w: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1) b.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1F6221">
        <w:rPr>
          <w:rFonts w:ascii="Times New Roman" w:hAnsi="Times New Roman"/>
          <w:color w:val="000000"/>
          <w:sz w:val="28"/>
          <w:szCs w:val="28"/>
          <w:lang w:val="en-US" w:eastAsia="ru-RU"/>
        </w:rPr>
        <w:t>2) d.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1F6221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3) </w:t>
      </w:r>
      <w:r w:rsidRPr="002610C8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1F6221">
        <w:rPr>
          <w:rFonts w:ascii="Times New Roman" w:hAnsi="Times New Roman"/>
          <w:color w:val="000000"/>
          <w:sz w:val="28"/>
          <w:szCs w:val="28"/>
          <w:lang w:val="en-US"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1F6221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4) </w:t>
      </w:r>
      <w:r w:rsidRPr="002610C8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F6221">
        <w:rPr>
          <w:rFonts w:ascii="Times New Roman" w:hAnsi="Times New Roman"/>
          <w:color w:val="000000"/>
          <w:sz w:val="28"/>
          <w:szCs w:val="28"/>
          <w:lang w:val="en-US" w:eastAsia="ru-RU"/>
        </w:rPr>
        <w:t>.</w:t>
      </w:r>
    </w:p>
    <w:p w:rsidR="000E2583" w:rsidRPr="002610C8" w:rsidRDefault="000E2583" w:rsidP="001F6221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1F6221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3. </w:t>
      </w: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Dear Mark!</w:t>
      </w:r>
    </w:p>
    <w:p w:rsidR="000E2583" w:rsidRPr="002610C8" w:rsidRDefault="000E2583" w:rsidP="001F6221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Hi! How are you? My name is Sergiy. I'm a boy of 12 with short fair hair and grey eyes. I like adventure movies and hip-hop music.</w:t>
      </w:r>
    </w:p>
    <w:p w:rsidR="000E2583" w:rsidRPr="002610C8" w:rsidRDefault="000E2583" w:rsidP="001F6221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 xml:space="preserve">I live in </w:t>
      </w:r>
      <w:smartTag w:uri="urn:schemas-microsoft-com:office:smarttags" w:element="place">
        <w:smartTag w:uri="urn:schemas-microsoft-com:office:smarttags" w:element="City">
          <w:r w:rsidRPr="002610C8">
            <w:rPr>
              <w:rFonts w:ascii="Times New Roman" w:hAnsi="Times New Roman"/>
              <w:color w:val="000000"/>
              <w:sz w:val="28"/>
              <w:szCs w:val="28"/>
              <w:lang w:val="en-US" w:eastAsia="ru-RU"/>
            </w:rPr>
            <w:t>Kyiv</w:t>
          </w:r>
        </w:smartTag>
        <w:r w:rsidRPr="002610C8">
          <w:rPr>
            <w:rFonts w:ascii="Times New Roman" w:hAnsi="Times New Roman"/>
            <w:color w:val="000000"/>
            <w:sz w:val="28"/>
            <w:szCs w:val="28"/>
            <w:lang w:val="en-US" w:eastAsia="ru-RU"/>
          </w:rPr>
          <w:t xml:space="preserve">, </w:t>
        </w:r>
        <w:smartTag w:uri="urn:schemas-microsoft-com:office:smarttags" w:element="country-region">
          <w:r w:rsidRPr="002610C8">
            <w:rPr>
              <w:rFonts w:ascii="Times New Roman" w:hAnsi="Times New Roman"/>
              <w:color w:val="000000"/>
              <w:sz w:val="28"/>
              <w:szCs w:val="28"/>
              <w:lang w:val="en-US" w:eastAsia="ru-RU"/>
            </w:rPr>
            <w:t>Ukraine</w:t>
          </w:r>
        </w:smartTag>
      </w:smartTag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, with my parents and a younger brother. His name is Denys, and he is a schoolboy, too. My best friend's name is Oleh; we are in the same class. Tell me about your family and friends.</w:t>
      </w:r>
    </w:p>
    <w:p w:rsidR="000E2583" w:rsidRPr="002610C8" w:rsidRDefault="000E2583" w:rsidP="001F6221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Please, write back soon!</w:t>
      </w:r>
    </w:p>
    <w:p w:rsidR="000E2583" w:rsidRPr="002610C8" w:rsidRDefault="000E2583" w:rsidP="001F6221">
      <w:pPr>
        <w:spacing w:after="75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2610C8">
        <w:rPr>
          <w:rFonts w:ascii="Times New Roman" w:hAnsi="Times New Roman"/>
          <w:color w:val="000000"/>
          <w:sz w:val="28"/>
          <w:szCs w:val="28"/>
          <w:lang w:val="en-US" w:eastAsia="ru-RU"/>
        </w:rPr>
        <w:t>Best wishes, Sergiy.</w:t>
      </w:r>
    </w:p>
    <w:p w:rsidR="000E2583" w:rsidRDefault="000E2583" w:rsidP="001F6221">
      <w:pPr>
        <w:spacing w:after="75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Відповіді до читання</w:t>
      </w:r>
    </w:p>
    <w:p w:rsidR="000E2583" w:rsidRPr="002610C8" w:rsidRDefault="000E2583" w:rsidP="002C0D0E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225" w:afterAutospacing="0" w:line="293" w:lineRule="atLeast"/>
        <w:ind w:left="426"/>
        <w:textAlignment w:val="baseline"/>
        <w:rPr>
          <w:color w:val="000000"/>
          <w:sz w:val="28"/>
          <w:szCs w:val="28"/>
          <w:lang w:val="en-US"/>
        </w:rPr>
      </w:pPr>
      <w:r w:rsidRPr="002610C8">
        <w:rPr>
          <w:color w:val="000000"/>
          <w:sz w:val="28"/>
          <w:szCs w:val="28"/>
          <w:lang w:val="en-US"/>
        </w:rPr>
        <w:t xml:space="preserve">B; </w:t>
      </w:r>
      <w:smartTag w:uri="urn:schemas-microsoft-com:office:smarttags" w:element="metricconverter">
        <w:smartTagPr>
          <w:attr w:name="ProductID" w:val="2. A"/>
        </w:smartTagPr>
        <w:r w:rsidRPr="002610C8">
          <w:rPr>
            <w:color w:val="000000"/>
            <w:sz w:val="28"/>
            <w:szCs w:val="28"/>
            <w:lang w:val="en-US"/>
          </w:rPr>
          <w:t>2. A</w:t>
        </w:r>
      </w:smartTag>
      <w:r w:rsidRPr="002610C8">
        <w:rPr>
          <w:color w:val="000000"/>
          <w:sz w:val="28"/>
          <w:szCs w:val="28"/>
          <w:lang w:val="en-US"/>
        </w:rPr>
        <w:t xml:space="preserve">; 3. D; </w:t>
      </w:r>
      <w:smartTag w:uri="urn:schemas-microsoft-com:office:smarttags" w:element="metricconverter">
        <w:smartTagPr>
          <w:attr w:name="ProductID" w:val="4. C"/>
        </w:smartTagPr>
        <w:r w:rsidRPr="002610C8">
          <w:rPr>
            <w:color w:val="000000"/>
            <w:sz w:val="28"/>
            <w:szCs w:val="28"/>
            <w:lang w:val="en-US"/>
          </w:rPr>
          <w:t>4. C</w:t>
        </w:r>
      </w:smartTag>
      <w:r w:rsidRPr="002610C8">
        <w:rPr>
          <w:color w:val="000000"/>
          <w:sz w:val="28"/>
          <w:szCs w:val="28"/>
          <w:lang w:val="en-US"/>
        </w:rPr>
        <w:t xml:space="preserve">; </w:t>
      </w:r>
      <w:smartTag w:uri="urn:schemas-microsoft-com:office:smarttags" w:element="metricconverter">
        <w:smartTagPr>
          <w:attr w:name="ProductID" w:val="5. A"/>
        </w:smartTagPr>
        <w:r w:rsidRPr="002610C8">
          <w:rPr>
            <w:color w:val="000000"/>
            <w:sz w:val="28"/>
            <w:szCs w:val="28"/>
            <w:lang w:val="en-US"/>
          </w:rPr>
          <w:t>5. A</w:t>
        </w:r>
      </w:smartTag>
      <w:r w:rsidRPr="002610C8">
        <w:rPr>
          <w:color w:val="000000"/>
          <w:sz w:val="28"/>
          <w:szCs w:val="28"/>
          <w:lang w:val="en-US"/>
        </w:rPr>
        <w:t>; 6. E; 7. B.</w:t>
      </w:r>
    </w:p>
    <w:p w:rsidR="000E2583" w:rsidRPr="002610C8" w:rsidRDefault="000E2583" w:rsidP="002C0D0E">
      <w:pPr>
        <w:pStyle w:val="NormalWeb"/>
        <w:shd w:val="clear" w:color="auto" w:fill="FFFFFF"/>
        <w:spacing w:before="0" w:beforeAutospacing="0" w:after="225" w:afterAutospacing="0" w:line="293" w:lineRule="atLeast"/>
        <w:ind w:left="360"/>
        <w:textAlignment w:val="baseline"/>
        <w:rPr>
          <w:color w:val="000000"/>
          <w:sz w:val="28"/>
          <w:szCs w:val="28"/>
          <w:lang w:val="en-US"/>
        </w:rPr>
      </w:pPr>
    </w:p>
    <w:p w:rsidR="000E2583" w:rsidRPr="002610C8" w:rsidRDefault="000E2583" w:rsidP="002C0D0E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225" w:afterAutospacing="0" w:line="293" w:lineRule="atLeast"/>
        <w:ind w:left="426"/>
        <w:textAlignment w:val="baseline"/>
        <w:rPr>
          <w:color w:val="000000"/>
          <w:sz w:val="28"/>
          <w:szCs w:val="28"/>
          <w:lang w:val="en-US"/>
        </w:rPr>
      </w:pPr>
      <w:smartTag w:uri="urn:schemas-microsoft-com:office:smarttags" w:element="place">
        <w:smartTag w:uri="urn:schemas-microsoft-com:office:smarttags" w:element="City">
          <w:r w:rsidRPr="002610C8">
            <w:rPr>
              <w:color w:val="000000"/>
              <w:sz w:val="28"/>
              <w:szCs w:val="28"/>
              <w:lang w:val="en-US"/>
            </w:rPr>
            <w:t>Florence</w:t>
          </w:r>
        </w:smartTag>
      </w:smartTag>
      <w:r w:rsidRPr="002610C8">
        <w:rPr>
          <w:color w:val="000000"/>
          <w:sz w:val="28"/>
          <w:szCs w:val="28"/>
          <w:lang w:val="en-US"/>
        </w:rPr>
        <w:t xml:space="preserve"> Nightingale.</w:t>
      </w:r>
    </w:p>
    <w:p w:rsidR="000E2583" w:rsidRPr="002610C8" w:rsidRDefault="000E2583" w:rsidP="002C0D0E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225" w:afterAutospacing="0" w:line="293" w:lineRule="atLeast"/>
        <w:ind w:left="426"/>
        <w:textAlignment w:val="baseline"/>
        <w:rPr>
          <w:color w:val="000000"/>
          <w:sz w:val="28"/>
          <w:szCs w:val="28"/>
          <w:lang w:val="en-US"/>
        </w:rPr>
      </w:pPr>
      <w:r w:rsidRPr="002610C8">
        <w:rPr>
          <w:color w:val="000000"/>
          <w:sz w:val="28"/>
          <w:szCs w:val="28"/>
          <w:lang w:val="en-US"/>
        </w:rPr>
        <w:t>In Scutari.</w:t>
      </w:r>
    </w:p>
    <w:p w:rsidR="000E2583" w:rsidRPr="002610C8" w:rsidRDefault="000E2583" w:rsidP="002C0D0E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225" w:afterAutospacing="0" w:line="293" w:lineRule="atLeast"/>
        <w:ind w:left="426"/>
        <w:textAlignment w:val="baseline"/>
        <w:rPr>
          <w:color w:val="000000"/>
          <w:sz w:val="28"/>
          <w:szCs w:val="28"/>
          <w:lang w:val="en-US"/>
        </w:rPr>
      </w:pPr>
      <w:r w:rsidRPr="002610C8">
        <w:rPr>
          <w:color w:val="000000"/>
          <w:sz w:val="28"/>
          <w:szCs w:val="28"/>
          <w:lang w:val="en-US"/>
        </w:rPr>
        <w:t>She was physically weak.</w:t>
      </w:r>
    </w:p>
    <w:p w:rsidR="000E2583" w:rsidRPr="00AB7B95" w:rsidRDefault="000E2583" w:rsidP="00AB7B95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225" w:afterAutospacing="0" w:line="293" w:lineRule="atLeast"/>
        <w:ind w:left="426"/>
        <w:textAlignment w:val="baseline"/>
        <w:rPr>
          <w:color w:val="000000"/>
          <w:sz w:val="28"/>
          <w:szCs w:val="28"/>
          <w:lang w:val="en-US"/>
        </w:rPr>
      </w:pPr>
      <w:r w:rsidRPr="002610C8">
        <w:rPr>
          <w:color w:val="000000"/>
          <w:sz w:val="28"/>
          <w:szCs w:val="28"/>
          <w:lang w:val="en-US"/>
        </w:rPr>
        <w:t>She wanted to change a lot of things in medical care.</w:t>
      </w:r>
    </w:p>
    <w:p w:rsidR="000E2583" w:rsidRDefault="000E2583" w:rsidP="00AB7B95">
      <w:pPr>
        <w:pStyle w:val="NormalWeb"/>
        <w:shd w:val="clear" w:color="auto" w:fill="FFFFFF"/>
        <w:spacing w:before="0" w:beforeAutospacing="0" w:after="225" w:afterAutospacing="0" w:line="293" w:lineRule="atLeast"/>
        <w:ind w:left="66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AB7B95">
        <w:rPr>
          <w:b/>
          <w:color w:val="000000"/>
          <w:sz w:val="28"/>
          <w:szCs w:val="28"/>
          <w:lang w:val="uk-UA"/>
        </w:rPr>
        <w:t>Відповіді до аудіювання</w:t>
      </w:r>
    </w:p>
    <w:p w:rsidR="000E2583" w:rsidRDefault="000E2583" w:rsidP="00AB7B95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 xml:space="preserve">C; </w:t>
      </w:r>
      <w:smartTag w:uri="urn:schemas-microsoft-com:office:smarttags" w:element="metricconverter">
        <w:smartTagPr>
          <w:attr w:name="ProductID" w:val="4. A"/>
        </w:smartTagPr>
        <w:r>
          <w:rPr>
            <w:rFonts w:ascii="Times New Roman" w:hAnsi="Times New Roman"/>
            <w:sz w:val="28"/>
            <w:szCs w:val="28"/>
            <w:lang w:val="en-US" w:eastAsia="ru-RU"/>
          </w:rPr>
          <w:t>2. A</w:t>
        </w:r>
      </w:smartTag>
      <w:r>
        <w:rPr>
          <w:rFonts w:ascii="Times New Roman" w:hAnsi="Times New Roman"/>
          <w:sz w:val="28"/>
          <w:szCs w:val="28"/>
          <w:lang w:val="en-US" w:eastAsia="ru-RU"/>
        </w:rPr>
        <w:t xml:space="preserve">; </w:t>
      </w:r>
      <w:smartTag w:uri="urn:schemas-microsoft-com:office:smarttags" w:element="metricconverter">
        <w:smartTagPr>
          <w:attr w:name="ProductID" w:val="4. A"/>
        </w:smartTagPr>
        <w:r>
          <w:rPr>
            <w:rFonts w:ascii="Times New Roman" w:hAnsi="Times New Roman"/>
            <w:sz w:val="28"/>
            <w:szCs w:val="28"/>
            <w:lang w:val="en-US" w:eastAsia="ru-RU"/>
          </w:rPr>
          <w:t>3. C</w:t>
        </w:r>
      </w:smartTag>
      <w:r>
        <w:rPr>
          <w:rFonts w:ascii="Times New Roman" w:hAnsi="Times New Roman"/>
          <w:sz w:val="28"/>
          <w:szCs w:val="28"/>
          <w:lang w:val="en-US" w:eastAsia="ru-RU"/>
        </w:rPr>
        <w:t xml:space="preserve">; </w:t>
      </w:r>
      <w:smartTag w:uri="urn:schemas-microsoft-com:office:smarttags" w:element="metricconverter">
        <w:smartTagPr>
          <w:attr w:name="ProductID" w:val="4. A"/>
        </w:smartTagPr>
        <w:r>
          <w:rPr>
            <w:rFonts w:ascii="Times New Roman" w:hAnsi="Times New Roman"/>
            <w:sz w:val="28"/>
            <w:szCs w:val="28"/>
            <w:lang w:val="en-US" w:eastAsia="ru-RU"/>
          </w:rPr>
          <w:t>4. A</w:t>
        </w:r>
      </w:smartTag>
      <w:r>
        <w:rPr>
          <w:rFonts w:ascii="Times New Roman" w:hAnsi="Times New Roman"/>
          <w:sz w:val="28"/>
          <w:szCs w:val="28"/>
          <w:lang w:val="en-US" w:eastAsia="ru-RU"/>
        </w:rPr>
        <w:t>; 5. B.</w:t>
      </w:r>
    </w:p>
    <w:p w:rsidR="000E2583" w:rsidRDefault="000E2583" w:rsidP="00AB7B95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 w:eastAsia="ru-RU"/>
        </w:rPr>
      </w:pPr>
    </w:p>
    <w:p w:rsidR="000E2583" w:rsidRDefault="000E2583" w:rsidP="00AB7B95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Christmas.</w:t>
      </w:r>
    </w:p>
    <w:p w:rsidR="000E2583" w:rsidRDefault="000E2583" w:rsidP="00AB7B95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Down the chimney.</w:t>
      </w:r>
    </w:p>
    <w:p w:rsidR="000E2583" w:rsidRDefault="000E2583" w:rsidP="00AB7B95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Apples, cookies and oranges.</w:t>
      </w:r>
    </w:p>
    <w:p w:rsidR="000E2583" w:rsidRPr="00416102" w:rsidRDefault="000E2583" w:rsidP="00416102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At 7:00 p. m.</w:t>
      </w:r>
    </w:p>
    <w:sectPr w:rsidR="000E2583" w:rsidRPr="00416102" w:rsidSect="00182A03">
      <w:pgSz w:w="11906" w:h="16838"/>
      <w:pgMar w:top="107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238B2"/>
    <w:multiLevelType w:val="hybridMultilevel"/>
    <w:tmpl w:val="53F0B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4B39B8"/>
    <w:multiLevelType w:val="hybridMultilevel"/>
    <w:tmpl w:val="B05670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FD7314"/>
    <w:multiLevelType w:val="hybridMultilevel"/>
    <w:tmpl w:val="4AE6E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27F0700"/>
    <w:multiLevelType w:val="hybridMultilevel"/>
    <w:tmpl w:val="C4E87A42"/>
    <w:lvl w:ilvl="0" w:tplc="62A4B4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C40FB5"/>
    <w:multiLevelType w:val="hybridMultilevel"/>
    <w:tmpl w:val="6BC028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80D071C"/>
    <w:multiLevelType w:val="hybridMultilevel"/>
    <w:tmpl w:val="E542CA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3345160"/>
    <w:multiLevelType w:val="hybridMultilevel"/>
    <w:tmpl w:val="CE54E0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6A29"/>
    <w:rsid w:val="000E2583"/>
    <w:rsid w:val="00182A03"/>
    <w:rsid w:val="001F6221"/>
    <w:rsid w:val="002610C8"/>
    <w:rsid w:val="002C0D0E"/>
    <w:rsid w:val="00416102"/>
    <w:rsid w:val="00576C67"/>
    <w:rsid w:val="00594D5C"/>
    <w:rsid w:val="005E5C5D"/>
    <w:rsid w:val="00676A29"/>
    <w:rsid w:val="00AB7B95"/>
    <w:rsid w:val="00C74D4D"/>
    <w:rsid w:val="00E3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ED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76A29"/>
    <w:pPr>
      <w:ind w:left="720"/>
      <w:contextualSpacing/>
    </w:pPr>
  </w:style>
  <w:style w:type="paragraph" w:styleId="NormalWeb">
    <w:name w:val="Normal (Web)"/>
    <w:basedOn w:val="Normal"/>
    <w:uiPriority w:val="99"/>
    <w:rsid w:val="002C0D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3</Pages>
  <Words>354</Words>
  <Characters>2022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2014-10-22T11:07:00Z</dcterms:created>
  <dcterms:modified xsi:type="dcterms:W3CDTF">2014-10-27T06:45:00Z</dcterms:modified>
</cp:coreProperties>
</file>